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131F8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131F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131F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131F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131F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131F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131F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131F8">
        <w:rPr>
          <w:b w:val="0"/>
        </w:rPr>
        <w:t xml:space="preserve"> 11/2307-21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131F8" w:rsidP="00232C8F">
            <w:r>
              <w:t>Преподаватель (профессионального цикла по направлениям 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131F8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131F8" w:rsidRPr="004131F8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131F8" w:rsidRPr="004131F8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131F8" w:rsidRPr="004131F8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131F8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131F8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131F8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131F8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131F8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131F8" w:rsidP="00BA30DE">
            <w:pPr>
              <w:jc w:val="center"/>
            </w:pPr>
            <w:r>
              <w:t>176-952-335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  <w:r>
              <w:t>104-146-409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  <w:tr w:rsidR="004131F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31F8" w:rsidRDefault="004131F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31F8" w:rsidRPr="00D15B1E" w:rsidRDefault="004131F8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131F8" w:rsidRPr="004131F8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131F8" w:rsidRPr="004131F8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72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1872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1872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31F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18721B" w:rsidRPr="0018721B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18721B" w:rsidRPr="0018721B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131F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18721B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18721B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131F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1F8" w:rsidRPr="004131F8" w:rsidRDefault="004131F8" w:rsidP="004E51DC">
            <w:pPr>
              <w:pStyle w:val="a8"/>
            </w:pPr>
          </w:p>
        </w:tc>
      </w:tr>
      <w:tr w:rsidR="004131F8" w:rsidRPr="004131F8" w:rsidTr="004131F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31F8" w:rsidRPr="004131F8" w:rsidRDefault="004131F8" w:rsidP="00EF07A3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31F8" w:rsidRPr="004131F8" w:rsidRDefault="004131F8" w:rsidP="004E51DC">
            <w:pPr>
              <w:pStyle w:val="a8"/>
              <w:rPr>
                <w:vertAlign w:val="superscript"/>
              </w:rPr>
            </w:pPr>
            <w:r w:rsidRPr="004131F8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131F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8721B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8721B" w:rsidRPr="0018721B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1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25ED33439EB42A1BCE60A8789157D16"/>
    <w:docVar w:name="rm_id" w:val="6716"/>
    <w:docVar w:name="rm_name" w:val="                                          "/>
    <w:docVar w:name="rm_number" w:val=" 1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8721B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40104A"/>
    <w:rsid w:val="00402CAC"/>
    <w:rsid w:val="00411125"/>
    <w:rsid w:val="004131F8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B572D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8</cp:revision>
  <dcterms:created xsi:type="dcterms:W3CDTF">2022-02-17T04:03:00Z</dcterms:created>
  <dcterms:modified xsi:type="dcterms:W3CDTF">2022-02-18T08:22:00Z</dcterms:modified>
</cp:coreProperties>
</file>